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552A2" w14:textId="7ABD1816" w:rsidR="003B6210" w:rsidRDefault="003B6210" w:rsidP="003B62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2F9" w:rsidRPr="00B322F9">
        <w:rPr>
          <w:b/>
          <w:i/>
          <w:noProof/>
          <w:sz w:val="28"/>
        </w:rPr>
        <w:t>S3-234052</w:t>
      </w:r>
    </w:p>
    <w:p w14:paraId="2A501793" w14:textId="77777777" w:rsidR="003B6210" w:rsidRPr="007861B8" w:rsidRDefault="003B6210" w:rsidP="003B62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E4689F">
        <w:rPr>
          <w:bCs/>
          <w:sz w:val="24"/>
        </w:rPr>
        <w:t>Goteborg, Sweden, 14 - 18 August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4926460" w:rsidR="00AE25BF" w:rsidRPr="006C2E80" w:rsidRDefault="00AE25BF" w:rsidP="00D5531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447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4586E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  <w:r w:rsidR="00F4586E" w:rsidRPr="00F4586E">
        <w:rPr>
          <w:rFonts w:ascii="Arial" w:eastAsia="Batang" w:hAnsi="Arial"/>
          <w:b/>
          <w:sz w:val="24"/>
          <w:szCs w:val="24"/>
          <w:lang w:val="en-US" w:eastAsia="zh-CN"/>
        </w:rPr>
        <w:t>Nokia Shanghai Bell</w:t>
      </w:r>
      <w:r w:rsidR="00F4586E">
        <w:rPr>
          <w:rFonts w:ascii="Arial" w:eastAsia="Batang" w:hAnsi="Arial"/>
          <w:b/>
          <w:sz w:val="24"/>
          <w:szCs w:val="24"/>
          <w:lang w:val="en-US" w:eastAsia="zh-CN"/>
        </w:rPr>
        <w:t>, Philips</w:t>
      </w:r>
    </w:p>
    <w:p w14:paraId="77734250" w14:textId="673BE39D" w:rsidR="006C2E80" w:rsidRPr="006C2E80" w:rsidRDefault="00AE25BF" w:rsidP="004844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7C8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F4C30" w:rsidRPr="001F4C30">
        <w:rPr>
          <w:rFonts w:ascii="Arial" w:eastAsia="Batang" w:hAnsi="Arial" w:cs="Arial"/>
          <w:b/>
          <w:sz w:val="24"/>
          <w:szCs w:val="24"/>
          <w:lang w:eastAsia="zh-CN"/>
        </w:rPr>
        <w:t>Security Enhancements for URSP in Roaming Scenarios</w:t>
      </w:r>
    </w:p>
    <w:p w14:paraId="0F5C347F" w14:textId="516A4640" w:rsidR="00AE25BF" w:rsidRPr="006C2E80" w:rsidRDefault="00AE25BF" w:rsidP="006C2E80">
      <w:pPr>
        <w:pStyle w:val="Guidance"/>
      </w:pP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D55D30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28E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D6C87C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84474" w:rsidRPr="00484474">
        <w:t xml:space="preserve">New </w:t>
      </w:r>
      <w:r w:rsidR="00A97C8E">
        <w:t>S</w:t>
      </w:r>
      <w:r w:rsidR="00484474" w:rsidRPr="00484474">
        <w:t xml:space="preserve">ID on </w:t>
      </w:r>
      <w:r w:rsidR="001F4C30" w:rsidRPr="001F4C30">
        <w:t>Security Enhancements for URSP in Roaming Scenarios</w:t>
      </w:r>
    </w:p>
    <w:p w14:paraId="2730900B" w14:textId="665E3020" w:rsidR="003F268E" w:rsidRPr="00BA3A53" w:rsidRDefault="003F268E" w:rsidP="006C2E80">
      <w:pPr>
        <w:pStyle w:val="Guidance"/>
      </w:pPr>
    </w:p>
    <w:p w14:paraId="289CB42C" w14:textId="4B3604C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44A73">
        <w:t>FS_</w:t>
      </w:r>
      <w:r w:rsidR="001F4C30">
        <w:t>URSP</w:t>
      </w:r>
      <w:r w:rsidR="00484474">
        <w:t>_Sec</w:t>
      </w:r>
    </w:p>
    <w:p w14:paraId="0D12AE1F" w14:textId="46693921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8A7BCEE" w:rsidR="003F7142" w:rsidRDefault="003F7142" w:rsidP="006C2E80">
      <w:pPr>
        <w:pStyle w:val="Heading8"/>
      </w:pPr>
      <w:r w:rsidRPr="003F7142">
        <w:t>Potential target Release:</w:t>
      </w:r>
      <w:r w:rsidR="006C2E80" w:rsidRPr="00484474">
        <w:tab/>
      </w:r>
      <w:r w:rsidRPr="00484474">
        <w:t>Rel-</w:t>
      </w:r>
      <w:r w:rsidR="00484474" w:rsidRPr="00484474">
        <w:t>1</w:t>
      </w:r>
      <w:r w:rsidR="00421EFE">
        <w:t>9</w:t>
      </w:r>
    </w:p>
    <w:p w14:paraId="53277F89" w14:textId="246E9FA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6AA3859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D43090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539AA14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2EF1A63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C57F409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03E8C92" w:rsidR="004260A5" w:rsidRDefault="0048447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5782D6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4FF5DB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3BAD6BF" w:rsidR="00BF7C9D" w:rsidRPr="00662741" w:rsidRDefault="00A97C8E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B2F8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3D39FF" w:rsidR="001B2F81" w:rsidRDefault="001B2F81" w:rsidP="001B2F8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0F240B1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1101" w:type="dxa"/>
          </w:tcPr>
          <w:p w14:paraId="663BF2FB" w14:textId="18A8BB0B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6010" w:type="dxa"/>
          </w:tcPr>
          <w:p w14:paraId="24E5739B" w14:textId="1C1C4879" w:rsidR="001B2F81" w:rsidRPr="00251D80" w:rsidRDefault="001B2F81" w:rsidP="001B2F81">
            <w:pPr>
              <w:pStyle w:val="TAL"/>
            </w:pPr>
            <w:r w:rsidRPr="00806BB8"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B2F8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9354E97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3326" w:type="dxa"/>
          </w:tcPr>
          <w:p w14:paraId="6AD6B1DF" w14:textId="7D14CCA5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5099" w:type="dxa"/>
          </w:tcPr>
          <w:p w14:paraId="4972B8BD" w14:textId="77777777" w:rsidR="001B2F81" w:rsidRPr="00251D80" w:rsidRDefault="001B2F81" w:rsidP="001B2F8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5BFBC972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A809C5A" w14:textId="464AFC02" w:rsidR="00F81750" w:rsidRDefault="00571AC1" w:rsidP="00571AC1">
      <w:pPr>
        <w:jc w:val="both"/>
      </w:pPr>
      <w:r w:rsidRPr="00571AC1">
        <w:t xml:space="preserve">In roaming scenarios, URSP rules are sent from HPLMN to UE, via VPLMN, without any </w:t>
      </w:r>
      <w:r w:rsidR="00F81750">
        <w:t xml:space="preserve">end-to-end </w:t>
      </w:r>
      <w:r w:rsidRPr="00571AC1">
        <w:t>security protection</w:t>
      </w:r>
      <w:r>
        <w:t xml:space="preserve">. </w:t>
      </w:r>
      <w:r w:rsidR="00F81750">
        <w:t xml:space="preserve">Those URSP rules contain policy information for </w:t>
      </w:r>
      <w:r w:rsidR="00F81750" w:rsidRPr="00F81750">
        <w:t>Access Network Discovery &amp; Selection</w:t>
      </w:r>
      <w:r w:rsidR="00F81750">
        <w:t xml:space="preserve">, </w:t>
      </w:r>
      <w:r w:rsidR="00F81750" w:rsidRPr="00F81750">
        <w:t>UE Route Selection</w:t>
      </w:r>
      <w:r w:rsidR="00F81750">
        <w:t xml:space="preserve">, V2X, ProSe, Ranging/Sidelink Positioning and </w:t>
      </w:r>
      <w:r w:rsidR="00F81750" w:rsidRPr="00F81750">
        <w:t xml:space="preserve">Aircraft-to-Everything </w:t>
      </w:r>
      <w:r w:rsidR="00F81750">
        <w:t xml:space="preserve">(A2X). </w:t>
      </w:r>
      <w:r w:rsidR="00AB0761">
        <w:t xml:space="preserve">The scope of the URSP rules is expanding with all these features and the new functionalities. </w:t>
      </w:r>
    </w:p>
    <w:p w14:paraId="43A346B4" w14:textId="343339BF" w:rsidR="006052EF" w:rsidRDefault="00571AC1" w:rsidP="00571AC1">
      <w:pPr>
        <w:jc w:val="both"/>
      </w:pPr>
      <w:r w:rsidRPr="00571AC1">
        <w:t>SA3 never analyzed the possible attacks and frauds that could be carried out in such roaming cases</w:t>
      </w:r>
      <w:r>
        <w:t xml:space="preserve">. </w:t>
      </w:r>
      <w:r w:rsidRPr="00571AC1">
        <w:t>For example, it is possible for VPLMN to change the URSP rules received from HPLMN</w:t>
      </w:r>
      <w:r w:rsidR="00AB0761">
        <w:t xml:space="preserve"> to achieve an advantage e.g. replacing NSSAIs, downgrade service performance to save network resources etc. </w:t>
      </w:r>
      <w:r w:rsidR="00C1123B">
        <w:t>Since the URSP rules are sent via the V-PCF in the</w:t>
      </w:r>
      <w:r w:rsidR="00AB0761">
        <w:t xml:space="preserve"> VPLMN</w:t>
      </w:r>
      <w:r w:rsidR="00C1123B">
        <w:t xml:space="preserve">, it is easy to modify the rules at one place only to achieve an effect in the whole VPLMN network for all inbound roamers. </w:t>
      </w:r>
      <w:r w:rsidR="00AB0761">
        <w:t xml:space="preserve"> </w:t>
      </w:r>
    </w:p>
    <w:p w14:paraId="396A0045" w14:textId="77777777" w:rsidR="00571AC1" w:rsidRPr="006C2E80" w:rsidRDefault="00571AC1" w:rsidP="00571AC1">
      <w:pPr>
        <w:jc w:val="both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2837C3" w14:textId="6C861319" w:rsidR="009877DA" w:rsidRDefault="00D31C43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</w:t>
      </w:r>
      <w:r w:rsidR="009877DA" w:rsidRPr="009877DA">
        <w:rPr>
          <w:i w:val="0"/>
          <w:iCs/>
        </w:rPr>
        <w:t xml:space="preserve">study </w:t>
      </w:r>
    </w:p>
    <w:p w14:paraId="2819AEDD" w14:textId="77777777" w:rsidR="00787392" w:rsidRPr="00787392" w:rsidRDefault="00787392" w:rsidP="00787392">
      <w:pPr>
        <w:pStyle w:val="Guidance"/>
        <w:numPr>
          <w:ilvl w:val="0"/>
          <w:numId w:val="18"/>
        </w:numPr>
        <w:rPr>
          <w:i w:val="0"/>
          <w:iCs/>
        </w:rPr>
      </w:pPr>
      <w:r w:rsidRPr="00787392">
        <w:rPr>
          <w:i w:val="0"/>
          <w:iCs/>
        </w:rPr>
        <w:t>whether there is sensitive information in the URSP rules that can be misused in the serving network</w:t>
      </w:r>
    </w:p>
    <w:p w14:paraId="35497DB0" w14:textId="7C5622E2" w:rsidR="00F41A27" w:rsidRPr="00D31C43" w:rsidRDefault="00787392" w:rsidP="00787392">
      <w:pPr>
        <w:pStyle w:val="Guidance"/>
        <w:numPr>
          <w:ilvl w:val="0"/>
          <w:numId w:val="18"/>
        </w:numPr>
        <w:rPr>
          <w:i w:val="0"/>
          <w:iCs/>
        </w:rPr>
      </w:pPr>
      <w:r w:rsidRPr="00787392">
        <w:rPr>
          <w:i w:val="0"/>
          <w:iCs/>
        </w:rPr>
        <w:t>how to protect the sensitive information, if any, in the URSP rules towards the UE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526EA" w:rsidRPr="00E10367" w14:paraId="09D8066E" w14:textId="77777777" w:rsidTr="009326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F43668" w14:textId="77777777" w:rsidR="00F526EA" w:rsidRPr="00E10367" w:rsidRDefault="00F526EA" w:rsidP="009326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526EA" w14:paraId="757C83D4" w14:textId="77777777" w:rsidTr="009326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7B6AD9" w14:textId="77777777" w:rsidR="00F526EA" w:rsidRPr="00FF3F0C" w:rsidRDefault="00F526EA" w:rsidP="009326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BEEC35" w14:textId="77777777" w:rsidR="00F526EA" w:rsidRPr="000C5FE3" w:rsidRDefault="00F526EA" w:rsidP="009326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78A43D" w14:textId="77777777" w:rsidR="00F526EA" w:rsidRPr="00E10367" w:rsidRDefault="00F526EA" w:rsidP="009326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641A316" w14:textId="77777777" w:rsidR="00F526EA" w:rsidRPr="00E10367" w:rsidRDefault="00F526EA" w:rsidP="009326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A3E30" w14:textId="77777777" w:rsidR="00F526EA" w:rsidRPr="00E10367" w:rsidRDefault="00F526EA" w:rsidP="009326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D07DF2" w14:textId="77777777" w:rsidR="00F526EA" w:rsidRPr="00E10367" w:rsidRDefault="00F526EA" w:rsidP="009326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526EA" w:rsidRPr="006C2E80" w14:paraId="0D3FB526" w14:textId="77777777" w:rsidTr="00932656">
        <w:trPr>
          <w:cantSplit/>
          <w:jc w:val="center"/>
        </w:trPr>
        <w:tc>
          <w:tcPr>
            <w:tcW w:w="1617" w:type="dxa"/>
          </w:tcPr>
          <w:p w14:paraId="44DA50D4" w14:textId="77777777" w:rsidR="00F526EA" w:rsidRPr="00ED1E51" w:rsidRDefault="00F526EA" w:rsidP="00932656">
            <w:pPr>
              <w:pStyle w:val="Guidance"/>
              <w:rPr>
                <w:i w:val="0"/>
              </w:rPr>
            </w:pPr>
            <w:r>
              <w:t>TR</w:t>
            </w:r>
          </w:p>
        </w:tc>
        <w:tc>
          <w:tcPr>
            <w:tcW w:w="1134" w:type="dxa"/>
          </w:tcPr>
          <w:p w14:paraId="065BB5C0" w14:textId="77777777" w:rsidR="00F526EA" w:rsidRPr="00ED1E51" w:rsidRDefault="00F526EA" w:rsidP="00932656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07584D56" w14:textId="7C40DBAA" w:rsidR="00F526EA" w:rsidRPr="00ED1E51" w:rsidRDefault="00FD2E83" w:rsidP="00932656">
            <w:pPr>
              <w:pStyle w:val="Guidance"/>
              <w:rPr>
                <w:i w:val="0"/>
              </w:rPr>
            </w:pPr>
            <w:r w:rsidRPr="00FD2E83">
              <w:t>Security Enhancements for URSP in Roaming Scenarios</w:t>
            </w:r>
          </w:p>
        </w:tc>
        <w:tc>
          <w:tcPr>
            <w:tcW w:w="993" w:type="dxa"/>
          </w:tcPr>
          <w:p w14:paraId="619B93C3" w14:textId="46797A6A" w:rsidR="00F526EA" w:rsidRPr="0044621D" w:rsidRDefault="001B4D38" w:rsidP="00932656">
            <w:pPr>
              <w:pStyle w:val="Guidance"/>
              <w:rPr>
                <w:i w:val="0"/>
              </w:rPr>
            </w:pPr>
            <w:r w:rsidRPr="0044621D">
              <w:t>SA#10</w:t>
            </w:r>
            <w:r w:rsidR="00FF54CD">
              <w:t>4</w:t>
            </w:r>
            <w:r w:rsidR="00F526EA" w:rsidRPr="0044621D" w:rsidDel="00D6037B">
              <w:t xml:space="preserve"> </w:t>
            </w:r>
          </w:p>
        </w:tc>
        <w:tc>
          <w:tcPr>
            <w:tcW w:w="1074" w:type="dxa"/>
          </w:tcPr>
          <w:p w14:paraId="28809089" w14:textId="45242424" w:rsidR="00F526EA" w:rsidRPr="0044621D" w:rsidRDefault="001B4D38" w:rsidP="00932656">
            <w:pPr>
              <w:pStyle w:val="Guidance"/>
              <w:rPr>
                <w:i w:val="0"/>
              </w:rPr>
            </w:pPr>
            <w:r w:rsidRPr="0044621D">
              <w:t>SA#10</w:t>
            </w:r>
            <w:r w:rsidR="00FF54CD">
              <w:t>5</w:t>
            </w:r>
          </w:p>
        </w:tc>
        <w:tc>
          <w:tcPr>
            <w:tcW w:w="2186" w:type="dxa"/>
          </w:tcPr>
          <w:p w14:paraId="67359270" w14:textId="77777777" w:rsidR="00F526EA" w:rsidRPr="00ED1E51" w:rsidRDefault="00F526EA" w:rsidP="00932656">
            <w:pPr>
              <w:pStyle w:val="Guidance"/>
              <w:rPr>
                <w:i w:val="0"/>
              </w:rPr>
            </w:pPr>
            <w:r>
              <w:t>Andreas Kunz</w:t>
            </w:r>
            <w:r w:rsidRPr="00AC2A0B" w:rsidDel="00D6037B">
              <w:t xml:space="preserve"> </w:t>
            </w:r>
          </w:p>
        </w:tc>
      </w:tr>
    </w:tbl>
    <w:p w14:paraId="5B510A00" w14:textId="669E8E11" w:rsidR="00102222" w:rsidRDefault="00102222" w:rsidP="006C2E80"/>
    <w:p w14:paraId="6BBD0EF8" w14:textId="77777777" w:rsidR="00F526EA" w:rsidRDefault="00F526EA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526EA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0C59955" w:rsidR="00F526EA" w:rsidRPr="006C2E80" w:rsidRDefault="00F526EA" w:rsidP="00F526EA">
            <w:pPr>
              <w:pStyle w:val="Guidance"/>
              <w:spacing w:after="0"/>
            </w:pPr>
            <w:r w:rsidRPr="00072C46">
              <w:t>N/A</w:t>
            </w:r>
            <w:r w:rsidRPr="00072C46" w:rsidDel="00D6037B"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49E1A56" w:rsidR="00F526EA" w:rsidRPr="006C2E80" w:rsidRDefault="00F526EA" w:rsidP="00F526EA">
            <w:pPr>
              <w:pStyle w:val="Guidance"/>
              <w:spacing w:after="0"/>
            </w:pPr>
            <w:r w:rsidRPr="00072C46">
              <w:t>N/A</w:t>
            </w:r>
            <w:r w:rsidRPr="00072C46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1201497" w:rsidR="00F526EA" w:rsidRPr="006C2E80" w:rsidRDefault="00F526EA" w:rsidP="00F526EA">
            <w:pPr>
              <w:pStyle w:val="Guidance"/>
              <w:spacing w:after="0"/>
            </w:pPr>
            <w:r w:rsidRPr="00072C46">
              <w:t>N/A</w:t>
            </w:r>
            <w:r w:rsidRPr="00072C46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29CF23A" w:rsidR="00F526EA" w:rsidRPr="006C2E80" w:rsidRDefault="00F526EA" w:rsidP="00F526EA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647A414" w:rsidR="00C03E01" w:rsidRPr="004903DE" w:rsidRDefault="004903DE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Andreas Kunz (akunz@lenovo.com)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43A6355" w:rsidR="006E1FDA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710E826" w:rsidR="00174617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 xml:space="preserve">System architecture aspects, i.e. </w:t>
      </w:r>
      <w:r w:rsidR="00586540">
        <w:rPr>
          <w:i w:val="0"/>
          <w:iCs/>
        </w:rPr>
        <w:t>URSP</w:t>
      </w:r>
      <w:r w:rsidRPr="004903DE">
        <w:rPr>
          <w:i w:val="0"/>
          <w:iCs/>
        </w:rPr>
        <w:t xml:space="preserve"> procedures, will be covered by SA2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F1D885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BD74C4F" w:rsidR="00557B2E" w:rsidRDefault="00C5389B" w:rsidP="001C5C86">
            <w:pPr>
              <w:pStyle w:val="TAL"/>
            </w:pPr>
            <w:r>
              <w:t>Lenovo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213494F" w:rsidR="0048267C" w:rsidRDefault="00F4586E" w:rsidP="001C5C86">
            <w:pPr>
              <w:pStyle w:val="TAL"/>
            </w:pPr>
            <w:r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3A2D88" w:rsidR="0048267C" w:rsidRDefault="00F4586E" w:rsidP="001C5C86">
            <w:pPr>
              <w:pStyle w:val="TAL"/>
            </w:pPr>
            <w:r w:rsidRPr="00F4586E">
              <w:t>Nokia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2D467C2" w:rsidR="0048267C" w:rsidRDefault="00F4586E" w:rsidP="001C5C86">
            <w:pPr>
              <w:pStyle w:val="TAL"/>
            </w:pPr>
            <w:r>
              <w:t>Philips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7F5EC5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0789A6D" w:rsidR="00025316" w:rsidRDefault="00025316" w:rsidP="001C5C86">
            <w:pPr>
              <w:pStyle w:val="TAL"/>
            </w:pPr>
          </w:p>
        </w:tc>
      </w:tr>
      <w:tr w:rsidR="0032519A" w14:paraId="18BEB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C791A" w14:textId="6DC912C0" w:rsidR="0032519A" w:rsidRPr="009E4E96" w:rsidRDefault="0032519A" w:rsidP="0032519A">
            <w:pPr>
              <w:pStyle w:val="TAL"/>
            </w:pPr>
          </w:p>
        </w:tc>
      </w:tr>
      <w:tr w:rsidR="0032519A" w14:paraId="5CEAA5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CA7B57" w14:textId="55E130B5" w:rsidR="0032519A" w:rsidRPr="009E4E96" w:rsidRDefault="0032519A" w:rsidP="0032519A">
            <w:pPr>
              <w:pStyle w:val="TAL"/>
            </w:pPr>
          </w:p>
        </w:tc>
      </w:tr>
      <w:tr w:rsidR="0032519A" w14:paraId="7552DB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5AA4C" w14:textId="3B166B64" w:rsidR="0032519A" w:rsidRPr="009E4E96" w:rsidRDefault="0032519A" w:rsidP="0032519A">
            <w:pPr>
              <w:pStyle w:val="TAL"/>
            </w:pPr>
          </w:p>
        </w:tc>
      </w:tr>
      <w:tr w:rsidR="008A778B" w14:paraId="5EBFF79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D714A" w14:textId="6622BAC9" w:rsidR="008A778B" w:rsidRDefault="008A778B" w:rsidP="008A778B">
            <w:pPr>
              <w:pStyle w:val="TAL"/>
            </w:pPr>
          </w:p>
        </w:tc>
      </w:tr>
      <w:tr w:rsidR="008A778B" w14:paraId="4A9E61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01B58B" w14:textId="5D649A98" w:rsidR="008A778B" w:rsidRDefault="008A778B" w:rsidP="008A778B">
            <w:pPr>
              <w:pStyle w:val="TAL"/>
            </w:pPr>
          </w:p>
        </w:tc>
      </w:tr>
      <w:tr w:rsidR="008A778B" w14:paraId="3A6D9F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2667EB" w14:textId="778B906F" w:rsidR="008A778B" w:rsidRDefault="008A778B" w:rsidP="008A778B">
            <w:pPr>
              <w:pStyle w:val="TAL"/>
            </w:pPr>
          </w:p>
        </w:tc>
      </w:tr>
      <w:tr w:rsidR="008A778B" w14:paraId="4C9FFB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1DBF3" w14:textId="4030DCA6" w:rsidR="008A778B" w:rsidRDefault="008A778B" w:rsidP="008A778B">
            <w:pPr>
              <w:pStyle w:val="TAL"/>
            </w:pPr>
          </w:p>
        </w:tc>
      </w:tr>
      <w:tr w:rsidR="005B7C7A" w14:paraId="16BC35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E4C92" w14:textId="2D8D9C8E" w:rsidR="005B7C7A" w:rsidRPr="009E4E96" w:rsidRDefault="005B7C7A" w:rsidP="008A778B">
            <w:pPr>
              <w:pStyle w:val="TAL"/>
            </w:pPr>
          </w:p>
        </w:tc>
      </w:tr>
      <w:tr w:rsidR="00885BF5" w14:paraId="00CFF7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38C450" w14:textId="2CBBBBAB" w:rsidR="00885BF5" w:rsidRPr="009E4E96" w:rsidRDefault="00885BF5" w:rsidP="008A778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790DF" w14:textId="77777777" w:rsidR="00DD16FE" w:rsidRDefault="00DD16FE">
      <w:r>
        <w:separator/>
      </w:r>
    </w:p>
  </w:endnote>
  <w:endnote w:type="continuationSeparator" w:id="0">
    <w:p w14:paraId="41B4DDAA" w14:textId="77777777" w:rsidR="00DD16FE" w:rsidRDefault="00DD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51433" w14:textId="77777777" w:rsidR="00DD16FE" w:rsidRDefault="00DD16FE">
      <w:r>
        <w:separator/>
      </w:r>
    </w:p>
  </w:footnote>
  <w:footnote w:type="continuationSeparator" w:id="0">
    <w:p w14:paraId="440EA74F" w14:textId="77777777" w:rsidR="00DD16FE" w:rsidRDefault="00DD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F75B1"/>
    <w:multiLevelType w:val="hybridMultilevel"/>
    <w:tmpl w:val="037C2518"/>
    <w:lvl w:ilvl="0" w:tplc="ED02F0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03142"/>
    <w:multiLevelType w:val="hybridMultilevel"/>
    <w:tmpl w:val="CD002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38571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7794048">
    <w:abstractNumId w:val="15"/>
  </w:num>
  <w:num w:numId="3" w16cid:durableId="416295112">
    <w:abstractNumId w:val="14"/>
  </w:num>
  <w:num w:numId="4" w16cid:durableId="1908223292">
    <w:abstractNumId w:val="13"/>
  </w:num>
  <w:num w:numId="5" w16cid:durableId="300885828">
    <w:abstractNumId w:val="18"/>
  </w:num>
  <w:num w:numId="6" w16cid:durableId="1105422766">
    <w:abstractNumId w:val="16"/>
  </w:num>
  <w:num w:numId="7" w16cid:durableId="811407862">
    <w:abstractNumId w:val="11"/>
  </w:num>
  <w:num w:numId="8" w16cid:durableId="894045770">
    <w:abstractNumId w:val="2"/>
  </w:num>
  <w:num w:numId="9" w16cid:durableId="1019626410">
    <w:abstractNumId w:val="1"/>
  </w:num>
  <w:num w:numId="10" w16cid:durableId="2084378272">
    <w:abstractNumId w:val="0"/>
  </w:num>
  <w:num w:numId="11" w16cid:durableId="1832090238">
    <w:abstractNumId w:val="9"/>
  </w:num>
  <w:num w:numId="12" w16cid:durableId="845902710">
    <w:abstractNumId w:val="7"/>
  </w:num>
  <w:num w:numId="13" w16cid:durableId="769276628">
    <w:abstractNumId w:val="6"/>
  </w:num>
  <w:num w:numId="14" w16cid:durableId="869804505">
    <w:abstractNumId w:val="5"/>
  </w:num>
  <w:num w:numId="15" w16cid:durableId="1047220949">
    <w:abstractNumId w:val="4"/>
  </w:num>
  <w:num w:numId="16" w16cid:durableId="85008112">
    <w:abstractNumId w:val="8"/>
  </w:num>
  <w:num w:numId="17" w16cid:durableId="2063871065">
    <w:abstractNumId w:val="3"/>
  </w:num>
  <w:num w:numId="18" w16cid:durableId="1966302505">
    <w:abstractNumId w:val="17"/>
  </w:num>
  <w:num w:numId="19" w16cid:durableId="10583551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90C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393C"/>
    <w:rsid w:val="000B61FD"/>
    <w:rsid w:val="000C0BF7"/>
    <w:rsid w:val="000C5FE3"/>
    <w:rsid w:val="000D122A"/>
    <w:rsid w:val="000E55AD"/>
    <w:rsid w:val="000E630D"/>
    <w:rsid w:val="000F35D5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2F81"/>
    <w:rsid w:val="001B4D38"/>
    <w:rsid w:val="001C5C86"/>
    <w:rsid w:val="001C718D"/>
    <w:rsid w:val="001E14C4"/>
    <w:rsid w:val="001F4C30"/>
    <w:rsid w:val="001F7D5F"/>
    <w:rsid w:val="001F7EB4"/>
    <w:rsid w:val="002000C2"/>
    <w:rsid w:val="0020234B"/>
    <w:rsid w:val="00205F25"/>
    <w:rsid w:val="00221B1E"/>
    <w:rsid w:val="00240DCD"/>
    <w:rsid w:val="0024786B"/>
    <w:rsid w:val="00251D80"/>
    <w:rsid w:val="00254FB5"/>
    <w:rsid w:val="002569A4"/>
    <w:rsid w:val="002640E5"/>
    <w:rsid w:val="0026436F"/>
    <w:rsid w:val="0026606E"/>
    <w:rsid w:val="00276403"/>
    <w:rsid w:val="00283472"/>
    <w:rsid w:val="002931E4"/>
    <w:rsid w:val="002944FD"/>
    <w:rsid w:val="002B01A9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519A"/>
    <w:rsid w:val="0033027D"/>
    <w:rsid w:val="00335107"/>
    <w:rsid w:val="00335FB2"/>
    <w:rsid w:val="00344158"/>
    <w:rsid w:val="00347B74"/>
    <w:rsid w:val="00355CB6"/>
    <w:rsid w:val="00357077"/>
    <w:rsid w:val="00366257"/>
    <w:rsid w:val="00375B48"/>
    <w:rsid w:val="0038516D"/>
    <w:rsid w:val="003869D7"/>
    <w:rsid w:val="00395E6A"/>
    <w:rsid w:val="003A08AA"/>
    <w:rsid w:val="003A1EB0"/>
    <w:rsid w:val="003A4C77"/>
    <w:rsid w:val="003B0420"/>
    <w:rsid w:val="003B6210"/>
    <w:rsid w:val="003C0F14"/>
    <w:rsid w:val="003C2DA6"/>
    <w:rsid w:val="003C2DC4"/>
    <w:rsid w:val="003C6DA6"/>
    <w:rsid w:val="003D2781"/>
    <w:rsid w:val="003D3C74"/>
    <w:rsid w:val="003D62A9"/>
    <w:rsid w:val="003D7E29"/>
    <w:rsid w:val="003F04C7"/>
    <w:rsid w:val="003F268E"/>
    <w:rsid w:val="003F7142"/>
    <w:rsid w:val="003F737F"/>
    <w:rsid w:val="003F7B3D"/>
    <w:rsid w:val="00411698"/>
    <w:rsid w:val="00414164"/>
    <w:rsid w:val="0041789B"/>
    <w:rsid w:val="00417A14"/>
    <w:rsid w:val="00421EFE"/>
    <w:rsid w:val="004260A5"/>
    <w:rsid w:val="00432283"/>
    <w:rsid w:val="0043745F"/>
    <w:rsid w:val="00437F58"/>
    <w:rsid w:val="0044029F"/>
    <w:rsid w:val="00440BC9"/>
    <w:rsid w:val="0044621D"/>
    <w:rsid w:val="00454609"/>
    <w:rsid w:val="00455DE4"/>
    <w:rsid w:val="0048267C"/>
    <w:rsid w:val="00484474"/>
    <w:rsid w:val="004876B9"/>
    <w:rsid w:val="004903DE"/>
    <w:rsid w:val="00493A79"/>
    <w:rsid w:val="00493B6F"/>
    <w:rsid w:val="00495840"/>
    <w:rsid w:val="004A40BE"/>
    <w:rsid w:val="004A6A60"/>
    <w:rsid w:val="004C4097"/>
    <w:rsid w:val="004C634D"/>
    <w:rsid w:val="004D24B9"/>
    <w:rsid w:val="004E2CE2"/>
    <w:rsid w:val="004E313F"/>
    <w:rsid w:val="004E5172"/>
    <w:rsid w:val="004E532F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AC1"/>
    <w:rsid w:val="00571E3F"/>
    <w:rsid w:val="00574059"/>
    <w:rsid w:val="00586540"/>
    <w:rsid w:val="00586951"/>
    <w:rsid w:val="00590087"/>
    <w:rsid w:val="005A032D"/>
    <w:rsid w:val="005A3D4D"/>
    <w:rsid w:val="005A7577"/>
    <w:rsid w:val="005B7C7A"/>
    <w:rsid w:val="005C29F7"/>
    <w:rsid w:val="005C2E7A"/>
    <w:rsid w:val="005C4F58"/>
    <w:rsid w:val="005C5E8D"/>
    <w:rsid w:val="005C78F2"/>
    <w:rsid w:val="005D057C"/>
    <w:rsid w:val="005D3FEC"/>
    <w:rsid w:val="005D44BE"/>
    <w:rsid w:val="005E088B"/>
    <w:rsid w:val="005E4B58"/>
    <w:rsid w:val="006052EF"/>
    <w:rsid w:val="00611EC4"/>
    <w:rsid w:val="00612542"/>
    <w:rsid w:val="006146D2"/>
    <w:rsid w:val="00614B21"/>
    <w:rsid w:val="00620B3F"/>
    <w:rsid w:val="006239E7"/>
    <w:rsid w:val="006254C4"/>
    <w:rsid w:val="006323BE"/>
    <w:rsid w:val="006418C6"/>
    <w:rsid w:val="00641ED8"/>
    <w:rsid w:val="006456AA"/>
    <w:rsid w:val="00654893"/>
    <w:rsid w:val="00662741"/>
    <w:rsid w:val="006633A4"/>
    <w:rsid w:val="0066552E"/>
    <w:rsid w:val="00667DD2"/>
    <w:rsid w:val="00670908"/>
    <w:rsid w:val="00671BBB"/>
    <w:rsid w:val="00682237"/>
    <w:rsid w:val="00694D11"/>
    <w:rsid w:val="006A01A1"/>
    <w:rsid w:val="006A0EF8"/>
    <w:rsid w:val="006A45BA"/>
    <w:rsid w:val="006B4280"/>
    <w:rsid w:val="006B4B1C"/>
    <w:rsid w:val="006C172E"/>
    <w:rsid w:val="006C2E80"/>
    <w:rsid w:val="006C4991"/>
    <w:rsid w:val="006E0F19"/>
    <w:rsid w:val="006E1FDA"/>
    <w:rsid w:val="006E5E87"/>
    <w:rsid w:val="006F0EA6"/>
    <w:rsid w:val="006F1A44"/>
    <w:rsid w:val="00706A1A"/>
    <w:rsid w:val="00707673"/>
    <w:rsid w:val="007162BE"/>
    <w:rsid w:val="00721122"/>
    <w:rsid w:val="00722267"/>
    <w:rsid w:val="00722BB2"/>
    <w:rsid w:val="0074382B"/>
    <w:rsid w:val="00746F46"/>
    <w:rsid w:val="0075252A"/>
    <w:rsid w:val="00764B84"/>
    <w:rsid w:val="00765028"/>
    <w:rsid w:val="0078034D"/>
    <w:rsid w:val="00787392"/>
    <w:rsid w:val="00787E61"/>
    <w:rsid w:val="00790BCC"/>
    <w:rsid w:val="0079268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36E"/>
    <w:rsid w:val="007F0AD0"/>
    <w:rsid w:val="007F522E"/>
    <w:rsid w:val="007F7421"/>
    <w:rsid w:val="00801F7F"/>
    <w:rsid w:val="0080428C"/>
    <w:rsid w:val="00813C1F"/>
    <w:rsid w:val="008146A2"/>
    <w:rsid w:val="008306EE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5BF5"/>
    <w:rsid w:val="008901F6"/>
    <w:rsid w:val="00896C03"/>
    <w:rsid w:val="008A0E31"/>
    <w:rsid w:val="008A495D"/>
    <w:rsid w:val="008A76FD"/>
    <w:rsid w:val="008A778B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877DA"/>
    <w:rsid w:val="00992266"/>
    <w:rsid w:val="00994A54"/>
    <w:rsid w:val="00997275"/>
    <w:rsid w:val="009A0B51"/>
    <w:rsid w:val="009A3BC4"/>
    <w:rsid w:val="009A527F"/>
    <w:rsid w:val="009A6092"/>
    <w:rsid w:val="009B1936"/>
    <w:rsid w:val="009B493F"/>
    <w:rsid w:val="009B7E26"/>
    <w:rsid w:val="009C2977"/>
    <w:rsid w:val="009C2DCC"/>
    <w:rsid w:val="009C4A1F"/>
    <w:rsid w:val="009D0C50"/>
    <w:rsid w:val="009D341D"/>
    <w:rsid w:val="009E4E96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4A73"/>
    <w:rsid w:val="00A47445"/>
    <w:rsid w:val="00A6656B"/>
    <w:rsid w:val="00A70E1E"/>
    <w:rsid w:val="00A73257"/>
    <w:rsid w:val="00A9081F"/>
    <w:rsid w:val="00A9188C"/>
    <w:rsid w:val="00A97002"/>
    <w:rsid w:val="00A97A52"/>
    <w:rsid w:val="00A97C8E"/>
    <w:rsid w:val="00AA0D6A"/>
    <w:rsid w:val="00AB0761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2F9"/>
    <w:rsid w:val="00B344D8"/>
    <w:rsid w:val="00B44FC7"/>
    <w:rsid w:val="00B5267D"/>
    <w:rsid w:val="00B567D1"/>
    <w:rsid w:val="00B73B4C"/>
    <w:rsid w:val="00B73F1C"/>
    <w:rsid w:val="00B73F75"/>
    <w:rsid w:val="00B80087"/>
    <w:rsid w:val="00B83F40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07F01"/>
    <w:rsid w:val="00C1123B"/>
    <w:rsid w:val="00C1261D"/>
    <w:rsid w:val="00C23582"/>
    <w:rsid w:val="00C2724D"/>
    <w:rsid w:val="00C275C4"/>
    <w:rsid w:val="00C27CA9"/>
    <w:rsid w:val="00C3056A"/>
    <w:rsid w:val="00C317E7"/>
    <w:rsid w:val="00C3799C"/>
    <w:rsid w:val="00C40902"/>
    <w:rsid w:val="00C4305E"/>
    <w:rsid w:val="00C43D1E"/>
    <w:rsid w:val="00C44336"/>
    <w:rsid w:val="00C50F7C"/>
    <w:rsid w:val="00C51704"/>
    <w:rsid w:val="00C5389B"/>
    <w:rsid w:val="00C5591F"/>
    <w:rsid w:val="00C57C50"/>
    <w:rsid w:val="00C715CA"/>
    <w:rsid w:val="00C7495D"/>
    <w:rsid w:val="00C77CE9"/>
    <w:rsid w:val="00CA0968"/>
    <w:rsid w:val="00CA168E"/>
    <w:rsid w:val="00CB0647"/>
    <w:rsid w:val="00CB3ED5"/>
    <w:rsid w:val="00CB4236"/>
    <w:rsid w:val="00CC72A4"/>
    <w:rsid w:val="00CD3153"/>
    <w:rsid w:val="00CF6810"/>
    <w:rsid w:val="00D06117"/>
    <w:rsid w:val="00D21FAC"/>
    <w:rsid w:val="00D25E66"/>
    <w:rsid w:val="00D31C43"/>
    <w:rsid w:val="00D31CC8"/>
    <w:rsid w:val="00D32678"/>
    <w:rsid w:val="00D521C1"/>
    <w:rsid w:val="00D5531A"/>
    <w:rsid w:val="00D564EC"/>
    <w:rsid w:val="00D71F40"/>
    <w:rsid w:val="00D77416"/>
    <w:rsid w:val="00D80FC6"/>
    <w:rsid w:val="00D94917"/>
    <w:rsid w:val="00D97997"/>
    <w:rsid w:val="00DA74F3"/>
    <w:rsid w:val="00DB69F3"/>
    <w:rsid w:val="00DC4907"/>
    <w:rsid w:val="00DD017C"/>
    <w:rsid w:val="00DD16FE"/>
    <w:rsid w:val="00DD397A"/>
    <w:rsid w:val="00DD45C2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9D0"/>
    <w:rsid w:val="00E13CB2"/>
    <w:rsid w:val="00E20C37"/>
    <w:rsid w:val="00E33689"/>
    <w:rsid w:val="00E418DE"/>
    <w:rsid w:val="00E52C57"/>
    <w:rsid w:val="00E57E7D"/>
    <w:rsid w:val="00E845C5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586E"/>
    <w:rsid w:val="00F46EAF"/>
    <w:rsid w:val="00F526EA"/>
    <w:rsid w:val="00F5774F"/>
    <w:rsid w:val="00F62688"/>
    <w:rsid w:val="00F73025"/>
    <w:rsid w:val="00F76BE5"/>
    <w:rsid w:val="00F81750"/>
    <w:rsid w:val="00F82524"/>
    <w:rsid w:val="00F83D11"/>
    <w:rsid w:val="00F921F1"/>
    <w:rsid w:val="00FA6DE6"/>
    <w:rsid w:val="00FB127E"/>
    <w:rsid w:val="00FC0804"/>
    <w:rsid w:val="00FC3B6D"/>
    <w:rsid w:val="00FD2E83"/>
    <w:rsid w:val="00FD3A4E"/>
    <w:rsid w:val="00FD6800"/>
    <w:rsid w:val="00FE28E3"/>
    <w:rsid w:val="00FF3F0C"/>
    <w:rsid w:val="00FF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484474"/>
    <w:rPr>
      <w:sz w:val="16"/>
      <w:szCs w:val="16"/>
    </w:rPr>
  </w:style>
  <w:style w:type="paragraph" w:customStyle="1" w:styleId="EditorsNote">
    <w:name w:val="Editor's Note"/>
    <w:basedOn w:val="NO"/>
    <w:link w:val="EditorsNoteChar"/>
    <w:rsid w:val="009877DA"/>
    <w:rPr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9877DA"/>
    <w:rPr>
      <w:color w:val="FF0000"/>
    </w:rPr>
  </w:style>
  <w:style w:type="character" w:styleId="Hyperlink">
    <w:name w:val="Hyperlink"/>
    <w:basedOn w:val="DefaultParagraphFont"/>
    <w:rsid w:val="00357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07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1EF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Andreas</cp:lastModifiedBy>
  <cp:revision>3</cp:revision>
  <cp:lastPrinted>2000-02-29T11:31:00Z</cp:lastPrinted>
  <dcterms:created xsi:type="dcterms:W3CDTF">2023-08-07T11:41:00Z</dcterms:created>
  <dcterms:modified xsi:type="dcterms:W3CDTF">2023-08-07T11:59:00Z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